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F5" w:rsidRDefault="00A340F5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小学道德与法治试讲范围</w:t>
      </w:r>
    </w:p>
    <w:p w:rsidR="00A340F5" w:rsidRDefault="00A340F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年沈阳市教育系统公开招聘报考</w:t>
      </w:r>
    </w:p>
    <w:p w:rsidR="00A340F5" w:rsidRDefault="00A340F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苏家屯区小学道德与法治教师职位使用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A340F5" w:rsidRDefault="00A340F5" w:rsidP="009D6766">
      <w:pPr>
        <w:spacing w:line="480" w:lineRule="auto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:rsidR="00A340F5" w:rsidRDefault="00A340F5" w:rsidP="009D6766">
      <w:pPr>
        <w:spacing w:line="480" w:lineRule="auto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教材名称：道德与法治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五年级上册、六年级上册</w:t>
      </w:r>
    </w:p>
    <w:p w:rsidR="00A340F5" w:rsidRDefault="00A340F5" w:rsidP="009D6766">
      <w:pPr>
        <w:spacing w:line="480" w:lineRule="auto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道德与法治五年级上册</w:t>
      </w:r>
      <w:r>
        <w:rPr>
          <w:rFonts w:ascii="黑体" w:eastAsia="黑体" w:hAnsi="黑体"/>
          <w:b/>
          <w:bCs/>
          <w:sz w:val="28"/>
          <w:szCs w:val="28"/>
        </w:rPr>
        <w:t>2019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bookmarkStart w:id="0" w:name="_GoBack"/>
      <w:bookmarkEnd w:id="0"/>
      <w:r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A340F5" w:rsidRDefault="00A340F5" w:rsidP="009D6766">
      <w:pPr>
        <w:spacing w:line="480" w:lineRule="auto"/>
        <w:ind w:firstLineChars="400" w:firstLine="1124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道德与法治六年级上册</w:t>
      </w:r>
      <w:r>
        <w:rPr>
          <w:rFonts w:ascii="黑体" w:eastAsia="黑体" w:hAnsi="黑体"/>
          <w:b/>
          <w:bCs/>
          <w:sz w:val="28"/>
          <w:szCs w:val="28"/>
        </w:rPr>
        <w:t>2019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2022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5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A340F5" w:rsidRDefault="00A340F5" w:rsidP="009D6766">
      <w:pPr>
        <w:spacing w:line="480" w:lineRule="auto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A340F5" w:rsidRDefault="00A340F5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第一课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第一课时《课余生活我选择》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第二课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第二课时《真诚坦率很重要》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第三课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第一课时《烟酒有危害》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第四课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第一课时《班委会的职责》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第五课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第三课时《共同的决定要落实》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第六课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第一课时《辽阔的国土》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第三课时《互相尊重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守望相助》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第八课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第二课时《古老而优美的汉字》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第九课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第四课时《改变世界的四大发明》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第十课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第三课时《天下兴亡、匹夫有责的爱国情怀》</w:t>
      </w:r>
    </w:p>
    <w:p w:rsidR="00A340F5" w:rsidRDefault="00A340F5">
      <w:pPr>
        <w:spacing w:line="760" w:lineRule="exact"/>
        <w:ind w:firstLineChars="100" w:firstLine="360"/>
        <w:rPr>
          <w:rFonts w:ascii="黑体" w:eastAsia="黑体" w:hAnsi="黑体"/>
          <w:sz w:val="36"/>
          <w:szCs w:val="36"/>
        </w:rPr>
      </w:pPr>
    </w:p>
    <w:p w:rsidR="00A340F5" w:rsidRDefault="00A340F5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第二课时《生活与法律》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第二课时《宪法具有最高法律效力》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第二课时《认识居民身份证》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第四课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第三课时《国家尊重和保障人权》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第五课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第二课时《国家机关的职权》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第六课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第二课时《责任在肩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人民在心》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第一课时《权力行使有边界》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第二课时《权力运行受监督》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第八课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第三课时《特殊关爱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助我成长》</w:t>
      </w:r>
    </w:p>
    <w:p w:rsidR="00A340F5" w:rsidRDefault="00A340F5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第九课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第二课时《守法不违法》</w:t>
      </w:r>
    </w:p>
    <w:sectPr w:rsidR="00A340F5" w:rsidSect="00453D9F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0F5" w:rsidRDefault="00A340F5">
      <w:r>
        <w:separator/>
      </w:r>
    </w:p>
  </w:endnote>
  <w:endnote w:type="continuationSeparator" w:id="0">
    <w:p w:rsidR="00A340F5" w:rsidRDefault="00A3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ng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0F5" w:rsidRDefault="00A340F5">
      <w:r>
        <w:separator/>
      </w:r>
    </w:p>
  </w:footnote>
  <w:footnote w:type="continuationSeparator" w:id="0">
    <w:p w:rsidR="00A340F5" w:rsidRDefault="00A34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0F5" w:rsidRDefault="00A340F5" w:rsidP="009D676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TYyNDk5MzNhNzA0ZjhjMzgzNzJmODc1Zjg0ZDhiNTU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53D9F"/>
    <w:rsid w:val="00496D29"/>
    <w:rsid w:val="004B61DC"/>
    <w:rsid w:val="004E4693"/>
    <w:rsid w:val="00633AD1"/>
    <w:rsid w:val="006B6EFC"/>
    <w:rsid w:val="008D1C5A"/>
    <w:rsid w:val="008D2855"/>
    <w:rsid w:val="008E6E0F"/>
    <w:rsid w:val="00952FF5"/>
    <w:rsid w:val="00985463"/>
    <w:rsid w:val="009D6766"/>
    <w:rsid w:val="00A312C2"/>
    <w:rsid w:val="00A340F5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42161D0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752470B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D9F"/>
    <w:pPr>
      <w:widowControl w:val="0"/>
      <w:jc w:val="both"/>
    </w:pPr>
    <w:rPr>
      <w:rFonts w:ascii="宋体" w:eastAsia="宋体" w:hAnsi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45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3D9F"/>
    <w:rPr>
      <w:rFonts w:ascii="宋体" w:eastAsia="宋体" w:hAnsi="宋体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5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3D9F"/>
    <w:rPr>
      <w:rFonts w:ascii="宋体" w:eastAsia="宋体" w:hAnsi="宋体" w:cs="Times New Roman"/>
      <w:sz w:val="18"/>
      <w:szCs w:val="18"/>
    </w:rPr>
  </w:style>
  <w:style w:type="paragraph" w:customStyle="1" w:styleId="1">
    <w:name w:val="样式1"/>
    <w:basedOn w:val="Normal"/>
    <w:link w:val="10"/>
    <w:uiPriority w:val="99"/>
    <w:rsid w:val="00453D9F"/>
  </w:style>
  <w:style w:type="character" w:customStyle="1" w:styleId="10">
    <w:name w:val="样式1 字符"/>
    <w:basedOn w:val="DefaultParagraphFont"/>
    <w:link w:val="1"/>
    <w:uiPriority w:val="99"/>
    <w:locked/>
    <w:rsid w:val="00453D9F"/>
    <w:rPr>
      <w:rFonts w:ascii="宋体" w:eastAsia="宋体" w:hAnsi="宋体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106</Words>
  <Characters>606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和平师校初中教研室</dc:creator>
  <cp:keywords/>
  <dc:description/>
  <cp:lastModifiedBy>User</cp:lastModifiedBy>
  <cp:revision>11</cp:revision>
  <dcterms:created xsi:type="dcterms:W3CDTF">2023-07-16T22:35:00Z</dcterms:created>
  <dcterms:modified xsi:type="dcterms:W3CDTF">2024-08-18T01:44:00Z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77AFC1E4394C4D298F36A6BDB14A3616_13</vt:lpwstr>
  </property>
</Properties>
</file>